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B159D" w14:textId="77777777" w:rsidR="008865AF" w:rsidRDefault="008865AF" w:rsidP="008865AF">
      <w:pPr>
        <w:pStyle w:val="Heading1"/>
      </w:pPr>
      <w:r>
        <w:t>READING</w:t>
      </w:r>
    </w:p>
    <w:p w14:paraId="25D8E926" w14:textId="77777777" w:rsidR="008865AF" w:rsidRPr="008865AF" w:rsidRDefault="008865AF" w:rsidP="008673BE">
      <w:pPr>
        <w:pStyle w:val="Rubric"/>
        <w:spacing w:after="160"/>
      </w:pPr>
      <w:r w:rsidRPr="008865AF">
        <w:t>1</w:t>
      </w:r>
      <w:r w:rsidRPr="008865AF">
        <w:tab/>
        <w:t xml:space="preserve">Read the blog post. Complete the notes.  </w:t>
      </w:r>
    </w:p>
    <w:p w14:paraId="0D752ABA" w14:textId="1AD7E1FE" w:rsidR="008865AF" w:rsidRPr="000E62CB" w:rsidRDefault="008865AF" w:rsidP="008865AF">
      <w:pPr>
        <w:pStyle w:val="readingtext"/>
        <w:jc w:val="right"/>
        <w:rPr>
          <w:rFonts w:ascii="Arial" w:hAnsi="Arial" w:cs="Arial"/>
          <w:b/>
          <w:szCs w:val="20"/>
        </w:rPr>
      </w:pPr>
      <w:r w:rsidRPr="000E62CB">
        <w:rPr>
          <w:rFonts w:ascii="Arial" w:hAnsi="Arial" w:cs="Arial"/>
          <w:b/>
        </w:rPr>
        <w:t>Posted by Jenny – Saturday, January</w:t>
      </w:r>
      <w:r w:rsidR="00B07934">
        <w:rPr>
          <w:rFonts w:ascii="Arial" w:hAnsi="Arial" w:cs="Arial"/>
          <w:b/>
        </w:rPr>
        <w:t xml:space="preserve"> 21</w:t>
      </w:r>
      <w:r w:rsidR="00020795">
        <w:rPr>
          <w:rFonts w:ascii="Arial" w:hAnsi="Arial" w:cs="Arial"/>
          <w:b/>
        </w:rPr>
        <w:t>st</w:t>
      </w:r>
    </w:p>
    <w:p w14:paraId="62F4E5D4" w14:textId="68DC304C" w:rsidR="008865AF" w:rsidRPr="008D6DEE" w:rsidRDefault="008865AF" w:rsidP="008D6DEE">
      <w:pPr>
        <w:pStyle w:val="readingtext"/>
      </w:pPr>
      <w:r w:rsidRPr="008D6DEE">
        <w:t xml:space="preserve">Hi, everyone. Today is my grandfather Robert’s 80th birthday! I’m here at my </w:t>
      </w:r>
      <w:r w:rsidR="00B07934">
        <w:t>U</w:t>
      </w:r>
      <w:r w:rsidRPr="008D6DEE">
        <w:t xml:space="preserve">ncle Paul’s house </w:t>
      </w:r>
      <w:proofErr w:type="gramStart"/>
      <w:r w:rsidRPr="008D6DEE">
        <w:t>at the moment</w:t>
      </w:r>
      <w:proofErr w:type="gramEnd"/>
      <w:r w:rsidRPr="008D6DEE">
        <w:t xml:space="preserve"> with </w:t>
      </w:r>
      <w:r w:rsidR="00B07934">
        <w:t>a lot</w:t>
      </w:r>
      <w:r w:rsidRPr="008D6DEE">
        <w:t xml:space="preserve"> of people from my family. I’m just </w:t>
      </w:r>
      <w:r w:rsidR="003B7719">
        <w:t>taking</w:t>
      </w:r>
      <w:r w:rsidR="003B7719" w:rsidRPr="008D6DEE">
        <w:t xml:space="preserve"> </w:t>
      </w:r>
      <w:r w:rsidRPr="008D6DEE">
        <w:t xml:space="preserve">a 10-minute </w:t>
      </w:r>
      <w:r w:rsidR="00B07934">
        <w:t>break</w:t>
      </w:r>
      <w:r w:rsidR="00B07934" w:rsidRPr="008D6DEE">
        <w:t xml:space="preserve"> </w:t>
      </w:r>
      <w:r w:rsidRPr="008D6DEE">
        <w:t>from the party right now, so I can share the experience with you all!</w:t>
      </w:r>
    </w:p>
    <w:p w14:paraId="6821E20F" w14:textId="2ECFB940" w:rsidR="008865AF" w:rsidRPr="008D6DEE" w:rsidRDefault="008865AF" w:rsidP="008D6DEE">
      <w:pPr>
        <w:pStyle w:val="readingtext"/>
      </w:pPr>
      <w:r w:rsidRPr="008D6DEE">
        <w:t>My grandfather wasn’t expecting a big party. He doesn’t think birthdays are so important. But 80 is a big year! So, he was at home at 3</w:t>
      </w:r>
      <w:r w:rsidR="00B07934">
        <w:t xml:space="preserve"> p.m. </w:t>
      </w:r>
      <w:r w:rsidRPr="008D6DEE">
        <w:t>this afternoon, and he was really surprised to see us all arrive! We were a bit worried because he doesn’t usually like celebrating his birthday. But now we’re happy that he’s enjoying it!</w:t>
      </w:r>
    </w:p>
    <w:p w14:paraId="76EA56CD" w14:textId="7177F2B2" w:rsidR="008865AF" w:rsidRPr="008D6DEE" w:rsidRDefault="00B07934" w:rsidP="008D6DEE">
      <w:pPr>
        <w:pStyle w:val="readingtext"/>
      </w:pPr>
      <w:r>
        <w:t>I have</w:t>
      </w:r>
      <w:r w:rsidR="008865AF" w:rsidRPr="008D6DEE">
        <w:t xml:space="preserve"> a large family. Linda </w:t>
      </w:r>
      <w:r w:rsidR="009D58D1" w:rsidRPr="008D6DEE">
        <w:t>–</w:t>
      </w:r>
      <w:r w:rsidR="008865AF" w:rsidRPr="008D6DEE">
        <w:t xml:space="preserve"> she’s my father’s sister </w:t>
      </w:r>
      <w:r w:rsidR="009D58D1" w:rsidRPr="008D6DEE">
        <w:t>–</w:t>
      </w:r>
      <w:r w:rsidR="008865AF" w:rsidRPr="008D6DEE">
        <w:t xml:space="preserve"> has four children, and they are all here. Stef is my </w:t>
      </w:r>
      <w:proofErr w:type="spellStart"/>
      <w:r w:rsidR="008865AF" w:rsidRPr="008D6DEE">
        <w:t>favorite</w:t>
      </w:r>
      <w:proofErr w:type="spellEnd"/>
      <w:r w:rsidR="008865AF" w:rsidRPr="008D6DEE">
        <w:t xml:space="preserve">. She’s always </w:t>
      </w:r>
      <w:proofErr w:type="gramStart"/>
      <w:r w:rsidR="008865AF" w:rsidRPr="008D6DEE">
        <w:t>really nice</w:t>
      </w:r>
      <w:proofErr w:type="gramEnd"/>
      <w:r w:rsidR="008865AF" w:rsidRPr="008D6DEE">
        <w:t xml:space="preserve"> to me. </w:t>
      </w:r>
    </w:p>
    <w:p w14:paraId="1710F242" w14:textId="77777777" w:rsidR="008865AF" w:rsidRPr="008D6DEE" w:rsidRDefault="008865AF" w:rsidP="008D6DEE">
      <w:pPr>
        <w:pStyle w:val="readingtext"/>
      </w:pPr>
      <w:r w:rsidRPr="008D6DEE">
        <w:t xml:space="preserve">My mother’s brother, Mark, is here, too. His jokes are </w:t>
      </w:r>
      <w:proofErr w:type="gramStart"/>
      <w:r w:rsidRPr="008D6DEE">
        <w:t>really bad</w:t>
      </w:r>
      <w:proofErr w:type="gramEnd"/>
      <w:r w:rsidRPr="008D6DEE">
        <w:t>, but I like him.</w:t>
      </w:r>
    </w:p>
    <w:p w14:paraId="002A8427" w14:textId="21A678D3" w:rsidR="008865AF" w:rsidRPr="008D6DEE" w:rsidRDefault="008865AF" w:rsidP="008D6DEE">
      <w:pPr>
        <w:pStyle w:val="readingtext"/>
      </w:pPr>
      <w:r w:rsidRPr="008D6DEE">
        <w:t>My brother John and his wife are here, but she</w:t>
      </w:r>
      <w:r w:rsidR="00B07934">
        <w:t xml:space="preserve"> isn’t </w:t>
      </w:r>
      <w:r w:rsidRPr="008D6DEE">
        <w:t xml:space="preserve">very happy today. I think it’s because they were an hour late to the party. John is always late for things. Her name’s Suzanne. And her sister Jo is also here. She’s great. </w:t>
      </w:r>
    </w:p>
    <w:p w14:paraId="7A1C8C27" w14:textId="0A75E855" w:rsidR="008865AF" w:rsidRPr="008D6DEE" w:rsidRDefault="008865AF" w:rsidP="008D6DEE">
      <w:pPr>
        <w:pStyle w:val="readingtext"/>
      </w:pPr>
      <w:r w:rsidRPr="008D6DEE">
        <w:t>Oh, look! Mary is here now! She’s my grandfather’s sister. She’s 89 years old. Her 90th birthday is in April. Maybe Mary wants a party, too! OK, back to the party. We</w:t>
      </w:r>
      <w:r w:rsidR="00B07934">
        <w:t xml:space="preserve"> have </w:t>
      </w:r>
      <w:r w:rsidRPr="008D6DEE">
        <w:t>a big cake for my grandfather – with 80 candles on it – and he doesn’t know about it! I’ll post some photos soon!</w:t>
      </w:r>
    </w:p>
    <w:p w14:paraId="3439B905" w14:textId="77777777" w:rsidR="000E62CB" w:rsidRDefault="000E62CB" w:rsidP="004B2FED"/>
    <w:p w14:paraId="257BB8A1" w14:textId="4413CEE6" w:rsidR="008865AF" w:rsidRDefault="008865AF" w:rsidP="004B2FED">
      <w:r w:rsidRPr="008D6DEE">
        <w:rPr>
          <w:vertAlign w:val="superscript"/>
        </w:rPr>
        <w:t>0</w:t>
      </w:r>
      <w:r>
        <w:t xml:space="preserve"> </w:t>
      </w:r>
      <w:r w:rsidRPr="003D6BD2">
        <w:rPr>
          <w:i/>
          <w:color w:val="404040"/>
          <w:u w:val="single"/>
        </w:rPr>
        <w:t>Jenny</w:t>
      </w:r>
      <w:r>
        <w:rPr>
          <w:i/>
        </w:rPr>
        <w:t xml:space="preserve"> </w:t>
      </w:r>
      <w:r>
        <w:t>is the writer</w:t>
      </w:r>
      <w:r w:rsidR="008D6DEE">
        <w:t xml:space="preserve"> of the blog</w:t>
      </w:r>
      <w:r w:rsidR="00526F0E">
        <w:t>,</w:t>
      </w:r>
      <w:r w:rsidR="008D6DEE">
        <w:t xml:space="preserve"> and </w:t>
      </w:r>
      <w:r w:rsidR="008D6DEE" w:rsidRPr="008D6DEE">
        <w:rPr>
          <w:vertAlign w:val="superscript"/>
        </w:rPr>
        <w:t>1</w:t>
      </w:r>
      <w:r>
        <w:t>____</w:t>
      </w:r>
      <w:r w:rsidR="008D6DEE">
        <w:t xml:space="preserve">_________is her grandfather. </w:t>
      </w:r>
      <w:r w:rsidR="008D6DEE" w:rsidRPr="008D6DEE">
        <w:rPr>
          <w:vertAlign w:val="superscript"/>
        </w:rPr>
        <w:t>2</w:t>
      </w:r>
      <w:r w:rsidR="008D6DEE">
        <w:t xml:space="preserve">_____________is his sister. </w:t>
      </w:r>
      <w:r w:rsidRPr="008D6DEE">
        <w:rPr>
          <w:vertAlign w:val="superscript"/>
        </w:rPr>
        <w:t>3</w:t>
      </w:r>
      <w:r>
        <w:t>_____________</w:t>
      </w:r>
      <w:r w:rsidR="008D6DEE">
        <w:t xml:space="preserve"> </w:t>
      </w:r>
      <w:r w:rsidR="008C3887">
        <w:br/>
      </w:r>
      <w:r w:rsidR="008D6DEE">
        <w:t>is Jenny’s aunt</w:t>
      </w:r>
      <w:r w:rsidR="00526F0E">
        <w:t>,</w:t>
      </w:r>
      <w:r w:rsidR="008D6DEE">
        <w:t xml:space="preserve"> and </w:t>
      </w:r>
      <w:r w:rsidR="008D6DEE" w:rsidRPr="008D6DEE">
        <w:rPr>
          <w:vertAlign w:val="superscript"/>
        </w:rPr>
        <w:t>4</w:t>
      </w:r>
      <w:r>
        <w:t>___</w:t>
      </w:r>
      <w:r w:rsidR="008D6DEE">
        <w:t xml:space="preserve">__________ is her daughter. </w:t>
      </w:r>
      <w:r w:rsidR="008D6DEE" w:rsidRPr="008D6DEE">
        <w:rPr>
          <w:vertAlign w:val="superscript"/>
        </w:rPr>
        <w:t>5</w:t>
      </w:r>
      <w:r>
        <w:t>_____________</w:t>
      </w:r>
      <w:r w:rsidR="008D6DEE">
        <w:t xml:space="preserve"> is Jenny’s uncle. </w:t>
      </w:r>
      <w:r w:rsidR="008D6DEE" w:rsidRPr="008D6DEE">
        <w:rPr>
          <w:vertAlign w:val="superscript"/>
        </w:rPr>
        <w:t>6</w:t>
      </w:r>
      <w:r>
        <w:t>__________</w:t>
      </w:r>
      <w:r w:rsidR="008D6DEE">
        <w:t xml:space="preserve">___ is Suzanne’s sister. She’s </w:t>
      </w:r>
      <w:r w:rsidRPr="008D6DEE">
        <w:rPr>
          <w:vertAlign w:val="superscript"/>
        </w:rPr>
        <w:t>7</w:t>
      </w:r>
      <w:r>
        <w:t xml:space="preserve"> _____________ wife.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865AF" w14:paraId="35DF6945" w14:textId="77777777" w:rsidTr="00C0405D">
        <w:tc>
          <w:tcPr>
            <w:tcW w:w="425" w:type="dxa"/>
          </w:tcPr>
          <w:p w14:paraId="1666BABA" w14:textId="77777777" w:rsidR="008865AF" w:rsidRDefault="008865AF" w:rsidP="004B2FED"/>
        </w:tc>
        <w:tc>
          <w:tcPr>
            <w:tcW w:w="420" w:type="dxa"/>
            <w:shd w:val="clear" w:color="auto" w:fill="000000" w:themeFill="text1"/>
          </w:tcPr>
          <w:p w14:paraId="7E163AEC" w14:textId="77777777" w:rsidR="008865AF" w:rsidRPr="00A96F8A" w:rsidRDefault="008865AF" w:rsidP="008D6DE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56D64785" w14:textId="77777777" w:rsidR="008865AF" w:rsidRPr="008865AF" w:rsidRDefault="008865AF" w:rsidP="008865AF">
      <w:pPr>
        <w:pStyle w:val="Rubric"/>
        <w:ind w:left="360" w:firstLine="0"/>
      </w:pPr>
    </w:p>
    <w:p w14:paraId="75828FC8" w14:textId="77777777" w:rsidR="008865AF" w:rsidRPr="008865AF" w:rsidRDefault="008865AF" w:rsidP="008865AF">
      <w:pPr>
        <w:pStyle w:val="Rubric"/>
      </w:pPr>
      <w:r w:rsidRPr="008865AF">
        <w:t>2</w:t>
      </w:r>
      <w:r w:rsidRPr="008865AF">
        <w:tab/>
        <w:t>Read the blog post again. Mark the sentences T (true), F (false)</w:t>
      </w:r>
      <w:r w:rsidR="00B07934">
        <w:t>,</w:t>
      </w:r>
      <w:r w:rsidRPr="008865AF">
        <w:t xml:space="preserve"> or DS (the blog post doesn’t say).</w:t>
      </w:r>
    </w:p>
    <w:p w14:paraId="2CD2DD06" w14:textId="77777777" w:rsidR="008865AF" w:rsidRDefault="000E62CB" w:rsidP="000E62CB">
      <w:pPr>
        <w:pStyle w:val="questions"/>
        <w:numPr>
          <w:ilvl w:val="0"/>
          <w:numId w:val="1"/>
        </w:numPr>
        <w:ind w:left="284" w:hanging="284"/>
      </w:pPr>
      <w:r>
        <w:t xml:space="preserve">Jenny is at a party. </w:t>
      </w:r>
      <w:r>
        <w:tab/>
      </w:r>
      <w:r>
        <w:tab/>
      </w:r>
      <w:r>
        <w:tab/>
      </w:r>
      <w:r>
        <w:tab/>
      </w:r>
      <w:proofErr w:type="gramStart"/>
      <w:r w:rsidR="008865AF" w:rsidRPr="00625E5D">
        <w:rPr>
          <w:color w:val="FFFFFF" w:themeColor="background1"/>
          <w:bdr w:val="single" w:sz="8" w:space="0" w:color="auto"/>
        </w:rPr>
        <w:t>.</w:t>
      </w:r>
      <w:r w:rsidR="008865AF" w:rsidRPr="003D6BD2">
        <w:rPr>
          <w:i/>
          <w:color w:val="404040"/>
          <w:bdr w:val="single" w:sz="8" w:space="0" w:color="auto"/>
        </w:rPr>
        <w:t>T</w:t>
      </w:r>
      <w:r w:rsidR="008865AF" w:rsidRPr="00625E5D">
        <w:rPr>
          <w:color w:val="FFFFFF" w:themeColor="background1"/>
          <w:bdr w:val="single" w:sz="8" w:space="0" w:color="auto"/>
        </w:rPr>
        <w:t>.</w:t>
      </w:r>
      <w:proofErr w:type="gramEnd"/>
      <w:r w:rsidR="008865AF">
        <w:t xml:space="preserve"> </w:t>
      </w:r>
    </w:p>
    <w:p w14:paraId="30760247" w14:textId="77777777" w:rsidR="008865AF" w:rsidRDefault="008865AF" w:rsidP="000E62CB">
      <w:pPr>
        <w:pStyle w:val="questions"/>
        <w:numPr>
          <w:ilvl w:val="0"/>
          <w:numId w:val="1"/>
        </w:numPr>
        <w:ind w:left="284" w:hanging="284"/>
      </w:pPr>
      <w:r>
        <w:t>It’s Paul’s birthday today.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A422221" w14:textId="77777777" w:rsidR="008865AF" w:rsidRDefault="008865AF" w:rsidP="000E62CB">
      <w:pPr>
        <w:pStyle w:val="questions"/>
        <w:numPr>
          <w:ilvl w:val="0"/>
          <w:numId w:val="1"/>
        </w:numPr>
        <w:ind w:left="284" w:hanging="284"/>
      </w:pPr>
      <w:r>
        <w:t xml:space="preserve">Robert likes being 80 years old. 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>
        <w:tab/>
      </w:r>
    </w:p>
    <w:p w14:paraId="162418A5" w14:textId="77777777" w:rsidR="008865AF" w:rsidRDefault="008865AF" w:rsidP="000E62CB">
      <w:pPr>
        <w:pStyle w:val="questions"/>
        <w:numPr>
          <w:ilvl w:val="0"/>
          <w:numId w:val="1"/>
        </w:numPr>
        <w:ind w:left="284" w:hanging="284"/>
      </w:pPr>
      <w:r>
        <w:t>Robert doesn’t like the party.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1D21E74" w14:textId="77777777" w:rsidR="008865AF" w:rsidRDefault="008865AF" w:rsidP="000E62CB">
      <w:pPr>
        <w:pStyle w:val="questions"/>
        <w:numPr>
          <w:ilvl w:val="0"/>
          <w:numId w:val="1"/>
        </w:numPr>
        <w:ind w:left="284" w:hanging="284"/>
      </w:pPr>
      <w:r>
        <w:t>Jenny likes being with Stef.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4E6F791" w14:textId="77777777" w:rsidR="008865AF" w:rsidRDefault="008865AF" w:rsidP="000E62CB">
      <w:pPr>
        <w:pStyle w:val="questions"/>
        <w:numPr>
          <w:ilvl w:val="0"/>
          <w:numId w:val="1"/>
        </w:numPr>
        <w:ind w:left="284" w:hanging="284"/>
      </w:pPr>
      <w:r>
        <w:t>Mark and John don’t like each other.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BB4750E" w14:textId="77777777" w:rsidR="008865AF" w:rsidRDefault="008865AF" w:rsidP="000E62CB">
      <w:pPr>
        <w:pStyle w:val="questions"/>
        <w:numPr>
          <w:ilvl w:val="0"/>
          <w:numId w:val="1"/>
        </w:numPr>
        <w:ind w:left="284" w:hanging="284"/>
      </w:pPr>
      <w:r>
        <w:t>Suzanne is upset.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4FB82E9" w14:textId="77777777" w:rsidR="008865AF" w:rsidRDefault="008865AF" w:rsidP="000E62CB">
      <w:pPr>
        <w:pStyle w:val="questions"/>
        <w:numPr>
          <w:ilvl w:val="0"/>
          <w:numId w:val="1"/>
        </w:numPr>
        <w:ind w:left="284" w:hanging="284"/>
      </w:pPr>
      <w:r>
        <w:t>Mary was 90 years old in April.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FDA02E8" w14:textId="77777777" w:rsidR="008865AF" w:rsidRDefault="008865AF" w:rsidP="000E62CB">
      <w:pPr>
        <w:pStyle w:val="questions"/>
        <w:widowControl/>
        <w:numPr>
          <w:ilvl w:val="0"/>
          <w:numId w:val="1"/>
        </w:numPr>
        <w:tabs>
          <w:tab w:val="clear" w:pos="284"/>
        </w:tabs>
        <w:autoSpaceDE/>
        <w:autoSpaceDN/>
        <w:adjustRightInd/>
        <w:spacing w:before="0" w:after="160" w:line="259" w:lineRule="auto"/>
        <w:ind w:left="284" w:hanging="284"/>
      </w:pPr>
      <w:r>
        <w:t>Jenny wants a party for her next birthday.</w:t>
      </w:r>
      <w:r w:rsidRPr="008865AF">
        <w:t xml:space="preserve"> 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>
        <w:tab/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865AF" w14:paraId="670A8FFC" w14:textId="77777777" w:rsidTr="00C0405D">
        <w:tc>
          <w:tcPr>
            <w:tcW w:w="425" w:type="dxa"/>
          </w:tcPr>
          <w:p w14:paraId="59AE4516" w14:textId="77777777" w:rsidR="008865AF" w:rsidRDefault="008865AF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D9D4FC9" w14:textId="77777777" w:rsidR="008865AF" w:rsidRPr="00A96F8A" w:rsidRDefault="008865AF" w:rsidP="008D6DEE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1B4298B5" w14:textId="77777777" w:rsidR="008865AF" w:rsidRDefault="008865AF" w:rsidP="004B2FED">
      <w:pPr>
        <w:pStyle w:val="questions"/>
        <w:widowControl/>
        <w:numPr>
          <w:ilvl w:val="0"/>
          <w:numId w:val="1"/>
        </w:numPr>
        <w:tabs>
          <w:tab w:val="clear" w:pos="284"/>
        </w:tabs>
        <w:autoSpaceDE/>
        <w:autoSpaceDN/>
        <w:adjustRightInd/>
        <w:spacing w:before="0" w:after="160" w:line="259" w:lineRule="auto"/>
      </w:pPr>
      <w:r>
        <w:br w:type="page"/>
      </w:r>
    </w:p>
    <w:p w14:paraId="64E90948" w14:textId="77777777" w:rsidR="008865AF" w:rsidRDefault="008865AF" w:rsidP="008865AF">
      <w:pPr>
        <w:pStyle w:val="Heading1"/>
      </w:pPr>
      <w:r>
        <w:lastRenderedPageBreak/>
        <w:t>LISTENING</w:t>
      </w:r>
    </w:p>
    <w:p w14:paraId="5B15EB77" w14:textId="7A61D12B" w:rsidR="008865AF" w:rsidRPr="008865AF" w:rsidRDefault="008865AF" w:rsidP="008865AF">
      <w:pPr>
        <w:pStyle w:val="Rubric"/>
      </w:pPr>
      <w:r w:rsidRPr="008865AF">
        <w:t>3</w:t>
      </w:r>
      <w:r w:rsidRPr="008865AF">
        <w:tab/>
      </w:r>
      <w:r w:rsidR="008D6DEE" w:rsidRPr="007B723F">
        <w:rPr>
          <w:b w:val="0"/>
          <w:bCs w:val="0"/>
          <w:noProof/>
          <w:lang w:eastAsia="en-GB"/>
        </w:rPr>
        <w:drawing>
          <wp:inline distT="0" distB="0" distL="0" distR="0" wp14:anchorId="7E825E8A" wp14:editId="6A71C3C6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65AF">
        <w:tab/>
        <w:t xml:space="preserve">Listen to Ben talking to his </w:t>
      </w:r>
      <w:r w:rsidR="00B07934" w:rsidRPr="008865AF">
        <w:t>m</w:t>
      </w:r>
      <w:r w:rsidR="00B07934">
        <w:t>o</w:t>
      </w:r>
      <w:r w:rsidR="00B07934" w:rsidRPr="008865AF">
        <w:t>m</w:t>
      </w:r>
      <w:r w:rsidRPr="008865AF">
        <w:t xml:space="preserve">. Complete the sentences with B (Ben), BM (Ben’s </w:t>
      </w:r>
      <w:r w:rsidR="00B07934" w:rsidRPr="008865AF">
        <w:t>m</w:t>
      </w:r>
      <w:r w:rsidR="00B07934">
        <w:t>o</w:t>
      </w:r>
      <w:r w:rsidR="00B07934" w:rsidRPr="008865AF">
        <w:t>m</w:t>
      </w:r>
      <w:r w:rsidRPr="008865AF">
        <w:t xml:space="preserve">), </w:t>
      </w:r>
      <w:r w:rsidR="008673BE">
        <w:br/>
      </w:r>
      <w:r w:rsidRPr="008865AF">
        <w:t>BS (Ben’s sister)</w:t>
      </w:r>
      <w:r w:rsidR="00B07934">
        <w:t>,</w:t>
      </w:r>
      <w:r w:rsidRPr="008865AF">
        <w:t xml:space="preserve"> or P (Patrick). </w:t>
      </w:r>
    </w:p>
    <w:p w14:paraId="72F72C0A" w14:textId="77777777" w:rsidR="008865AF" w:rsidRDefault="008865AF" w:rsidP="004B2FED">
      <w:pPr>
        <w:pStyle w:val="questions"/>
        <w:numPr>
          <w:ilvl w:val="0"/>
          <w:numId w:val="2"/>
        </w:numPr>
        <w:rPr>
          <w:u w:val="single"/>
        </w:rPr>
        <w:sectPr w:rsidR="008865AF" w:rsidSect="009B610D">
          <w:headerReference w:type="default" r:id="rId12"/>
          <w:footerReference w:type="default" r:id="rId13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0F61667C" w14:textId="35CF4DF7" w:rsidR="008865AF" w:rsidRDefault="008865AF" w:rsidP="000E62CB">
      <w:pPr>
        <w:pStyle w:val="questions"/>
        <w:numPr>
          <w:ilvl w:val="0"/>
          <w:numId w:val="4"/>
        </w:numPr>
        <w:ind w:left="284" w:hanging="284"/>
      </w:pPr>
      <w:r w:rsidRPr="003D6BD2">
        <w:rPr>
          <w:i/>
          <w:color w:val="404040"/>
          <w:u w:val="single"/>
        </w:rPr>
        <w:t>B</w:t>
      </w:r>
      <w:r w:rsidRPr="003D6BD2">
        <w:rPr>
          <w:color w:val="404040"/>
        </w:rPr>
        <w:t xml:space="preserve"> </w:t>
      </w:r>
      <w:r>
        <w:t>asks</w:t>
      </w:r>
      <w:r w:rsidR="00B07934">
        <w:rPr>
          <w:rFonts w:ascii="Hypatia Sans Pro Regular" w:hAnsi="Hypatia Sans Pro Regular" w:cs="Hypatia Sans Pro Regular"/>
        </w:rPr>
        <w:t>, “</w:t>
      </w:r>
      <w:r>
        <w:t>How are you?</w:t>
      </w:r>
      <w:r w:rsidR="00B07934">
        <w:rPr>
          <w:rFonts w:ascii="Hypatia Sans Pro Regular" w:hAnsi="Hypatia Sans Pro Regular" w:cs="Hypatia Sans Pro Regular"/>
        </w:rPr>
        <w:t>”</w:t>
      </w:r>
      <w:r>
        <w:t xml:space="preserve"> </w:t>
      </w:r>
    </w:p>
    <w:p w14:paraId="26A5576C" w14:textId="68E45AF5" w:rsidR="008865AF" w:rsidRDefault="008865AF" w:rsidP="000E62CB">
      <w:pPr>
        <w:pStyle w:val="questions"/>
        <w:numPr>
          <w:ilvl w:val="0"/>
          <w:numId w:val="4"/>
        </w:numPr>
        <w:ind w:left="284" w:hanging="284"/>
      </w:pPr>
      <w:r>
        <w:t>______ has a drink.</w:t>
      </w:r>
    </w:p>
    <w:p w14:paraId="3017A2CD" w14:textId="02054D3A" w:rsidR="008865AF" w:rsidRDefault="008865AF" w:rsidP="000E62CB">
      <w:pPr>
        <w:pStyle w:val="questions"/>
        <w:numPr>
          <w:ilvl w:val="0"/>
          <w:numId w:val="4"/>
        </w:numPr>
        <w:ind w:left="284" w:hanging="284"/>
      </w:pPr>
      <w:r>
        <w:t>______asks</w:t>
      </w:r>
      <w:r w:rsidR="00B07934">
        <w:rPr>
          <w:rFonts w:ascii="Hypatia Sans Pro Regular" w:hAnsi="Hypatia Sans Pro Regular" w:cs="Hypatia Sans Pro Regular"/>
        </w:rPr>
        <w:t>, “</w:t>
      </w:r>
      <w:r>
        <w:t>Do you want something?</w:t>
      </w:r>
      <w:r w:rsidR="00B07934">
        <w:rPr>
          <w:rFonts w:ascii="Hypatia Sans Pro Regular" w:hAnsi="Hypatia Sans Pro Regular" w:cs="Hypatia Sans Pro Regular"/>
        </w:rPr>
        <w:t>”</w:t>
      </w:r>
    </w:p>
    <w:p w14:paraId="15CD60C7" w14:textId="77777777" w:rsidR="008865AF" w:rsidRDefault="008865AF" w:rsidP="000E62CB">
      <w:pPr>
        <w:pStyle w:val="questions"/>
        <w:numPr>
          <w:ilvl w:val="0"/>
          <w:numId w:val="4"/>
        </w:numPr>
        <w:ind w:left="284" w:hanging="284"/>
      </w:pPr>
      <w:r>
        <w:t>_______ wants to go out on Saturday.</w:t>
      </w:r>
    </w:p>
    <w:p w14:paraId="03065EA8" w14:textId="77777777" w:rsidR="008865AF" w:rsidRDefault="008865AF" w:rsidP="000E62CB">
      <w:pPr>
        <w:pStyle w:val="questions"/>
        <w:numPr>
          <w:ilvl w:val="0"/>
          <w:numId w:val="4"/>
        </w:numPr>
        <w:ind w:left="284" w:hanging="284"/>
      </w:pPr>
      <w:r>
        <w:t>_______ is having a birthday party.</w:t>
      </w:r>
    </w:p>
    <w:p w14:paraId="2669F487" w14:textId="77777777" w:rsidR="008865AF" w:rsidRDefault="008865AF" w:rsidP="000E62CB">
      <w:pPr>
        <w:pStyle w:val="questions"/>
        <w:numPr>
          <w:ilvl w:val="0"/>
          <w:numId w:val="4"/>
        </w:numPr>
        <w:ind w:left="284" w:hanging="284"/>
      </w:pPr>
      <w:r>
        <w:t>_______ also wants to go to the party.</w:t>
      </w:r>
    </w:p>
    <w:p w14:paraId="49D699F0" w14:textId="77777777" w:rsidR="008865AF" w:rsidRDefault="008865AF" w:rsidP="000E62CB">
      <w:pPr>
        <w:pStyle w:val="questions"/>
        <w:numPr>
          <w:ilvl w:val="0"/>
          <w:numId w:val="4"/>
        </w:numPr>
        <w:ind w:left="284" w:hanging="284"/>
      </w:pPr>
      <w:r>
        <w:t>_______ needs to visit Ben’s grandparents.</w:t>
      </w:r>
    </w:p>
    <w:p w14:paraId="48DC7430" w14:textId="77777777" w:rsidR="008865AF" w:rsidRDefault="008865AF" w:rsidP="000E62CB">
      <w:pPr>
        <w:pStyle w:val="questions"/>
        <w:numPr>
          <w:ilvl w:val="0"/>
          <w:numId w:val="4"/>
        </w:numPr>
        <w:ind w:left="284" w:hanging="284"/>
        <w:rPr>
          <w:rFonts w:ascii="Calibri" w:hAnsi="Calibri" w:cs="Calibri"/>
          <w:i/>
          <w:iCs/>
          <w:szCs w:val="20"/>
        </w:rPr>
      </w:pPr>
      <w:r>
        <w:t>_______ wants to borrow a laptop.</w:t>
      </w:r>
    </w:p>
    <w:p w14:paraId="4C6233C6" w14:textId="77777777" w:rsidR="008865AF" w:rsidRDefault="008865AF" w:rsidP="008865AF">
      <w:pPr>
        <w:pStyle w:val="04-NumberedlistWOL"/>
        <w:spacing w:before="454"/>
        <w:rPr>
          <w:position w:val="-10"/>
        </w:rPr>
        <w:sectPr w:rsidR="008865AF" w:rsidSect="008865AF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4B2FED" w14:paraId="1A6F6C3B" w14:textId="77777777" w:rsidTr="00C0405D">
        <w:tc>
          <w:tcPr>
            <w:tcW w:w="425" w:type="dxa"/>
          </w:tcPr>
          <w:p w14:paraId="6E6900B4" w14:textId="77777777" w:rsidR="004B2FED" w:rsidRDefault="004B2FE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4D4CE80F" w14:textId="77777777" w:rsidR="004B2FED" w:rsidRPr="00A96F8A" w:rsidRDefault="004B2FED" w:rsidP="008D6DEE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483B0266" w14:textId="77777777" w:rsidR="00A44D56" w:rsidRDefault="00A44D56" w:rsidP="008865AF">
      <w:pPr>
        <w:pStyle w:val="Rubric"/>
      </w:pPr>
    </w:p>
    <w:p w14:paraId="3F97D2AC" w14:textId="68DED916" w:rsidR="008865AF" w:rsidRPr="008865AF" w:rsidRDefault="008865AF" w:rsidP="008865AF">
      <w:pPr>
        <w:pStyle w:val="Rubric"/>
      </w:pPr>
      <w:r w:rsidRPr="008865AF">
        <w:t>4</w:t>
      </w:r>
      <w:r w:rsidRPr="008865AF">
        <w:tab/>
      </w:r>
      <w:r w:rsidR="008D6DEE" w:rsidRPr="007B723F">
        <w:rPr>
          <w:b w:val="0"/>
          <w:bCs w:val="0"/>
          <w:noProof/>
          <w:lang w:eastAsia="en-GB"/>
        </w:rPr>
        <w:drawing>
          <wp:inline distT="0" distB="0" distL="0" distR="0" wp14:anchorId="297075A6" wp14:editId="5A5E184D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65AF">
        <w:tab/>
        <w:t>Listen again and complete the sentences with 1–3 words.</w:t>
      </w:r>
    </w:p>
    <w:p w14:paraId="3E79F603" w14:textId="77777777" w:rsidR="004B2FED" w:rsidRDefault="004B2FED" w:rsidP="004B2FED">
      <w:pPr>
        <w:pStyle w:val="questions"/>
        <w:numPr>
          <w:ilvl w:val="0"/>
          <w:numId w:val="3"/>
        </w:numPr>
        <w:sectPr w:rsidR="004B2FED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67DFAFA6" w14:textId="1428B9DC" w:rsidR="008865AF" w:rsidRPr="00445838" w:rsidRDefault="008865AF" w:rsidP="000E62CB">
      <w:pPr>
        <w:pStyle w:val="questions"/>
        <w:numPr>
          <w:ilvl w:val="0"/>
          <w:numId w:val="5"/>
        </w:numPr>
        <w:ind w:left="284" w:hanging="284"/>
        <w:rPr>
          <w:i/>
          <w:u w:val="single"/>
        </w:rPr>
      </w:pPr>
      <w:r>
        <w:t xml:space="preserve">Ben’s </w:t>
      </w:r>
      <w:r w:rsidR="00B07934">
        <w:t xml:space="preserve">mom </w:t>
      </w:r>
      <w:r>
        <w:t>has a</w:t>
      </w:r>
      <w:r>
        <w:rPr>
          <w:rFonts w:ascii="Caliban Std Regular" w:hAnsi="Caliban Std Regular" w:cs="Caliban Std Regular"/>
          <w:sz w:val="28"/>
          <w:szCs w:val="28"/>
        </w:rPr>
        <w:t xml:space="preserve"> </w:t>
      </w:r>
      <w:r w:rsidRPr="003D6BD2">
        <w:rPr>
          <w:i/>
          <w:color w:val="404040"/>
          <w:u w:val="single"/>
        </w:rPr>
        <w:t>cup of tea</w:t>
      </w:r>
      <w:r w:rsidRPr="003D6BD2">
        <w:rPr>
          <w:iCs/>
        </w:rPr>
        <w:t>.</w:t>
      </w:r>
    </w:p>
    <w:p w14:paraId="0B6255FD" w14:textId="1F227946" w:rsidR="008865AF" w:rsidRDefault="008865AF" w:rsidP="000E62CB">
      <w:pPr>
        <w:pStyle w:val="questions"/>
        <w:numPr>
          <w:ilvl w:val="0"/>
          <w:numId w:val="5"/>
        </w:numPr>
        <w:ind w:left="284" w:hanging="284"/>
      </w:pPr>
      <w:r>
        <w:t>Ben isn’t usually so_________.</w:t>
      </w:r>
    </w:p>
    <w:p w14:paraId="568986DA" w14:textId="77777777" w:rsidR="008865AF" w:rsidRDefault="008865AF" w:rsidP="000E62CB">
      <w:pPr>
        <w:pStyle w:val="questions"/>
        <w:numPr>
          <w:ilvl w:val="0"/>
          <w:numId w:val="5"/>
        </w:numPr>
        <w:ind w:left="284" w:hanging="284"/>
      </w:pPr>
      <w:r>
        <w:t>The party starts ___________ o’clock.</w:t>
      </w:r>
    </w:p>
    <w:p w14:paraId="75073F05" w14:textId="3115F306" w:rsidR="008865AF" w:rsidRDefault="008865AF" w:rsidP="000E62CB">
      <w:pPr>
        <w:pStyle w:val="questions"/>
        <w:numPr>
          <w:ilvl w:val="0"/>
          <w:numId w:val="5"/>
        </w:numPr>
        <w:ind w:left="284" w:hanging="284"/>
      </w:pPr>
      <w:r>
        <w:t xml:space="preserve">Ben’s </w:t>
      </w:r>
      <w:r w:rsidR="00B07934">
        <w:t>m</w:t>
      </w:r>
      <w:r w:rsidR="009D58D1">
        <w:t>o</w:t>
      </w:r>
      <w:r w:rsidR="00B07934">
        <w:t xml:space="preserve">m </w:t>
      </w:r>
      <w:r>
        <w:t>tells him he can take ___________ to the party.</w:t>
      </w:r>
    </w:p>
    <w:p w14:paraId="32099D40" w14:textId="08933951" w:rsidR="008865AF" w:rsidRDefault="008865AF" w:rsidP="000E62CB">
      <w:pPr>
        <w:pStyle w:val="questions"/>
        <w:numPr>
          <w:ilvl w:val="0"/>
          <w:numId w:val="5"/>
        </w:numPr>
        <w:ind w:left="284" w:hanging="284"/>
      </w:pPr>
      <w:r>
        <w:t xml:space="preserve">Ben’s </w:t>
      </w:r>
      <w:r w:rsidR="00B07934">
        <w:t xml:space="preserve">mom </w:t>
      </w:r>
      <w:r>
        <w:t>is going out all day_______________________.</w:t>
      </w:r>
    </w:p>
    <w:p w14:paraId="35E27299" w14:textId="05405BB7" w:rsidR="008865AF" w:rsidRDefault="004B2FED" w:rsidP="000E62CB">
      <w:pPr>
        <w:pStyle w:val="questions"/>
        <w:numPr>
          <w:ilvl w:val="0"/>
          <w:numId w:val="5"/>
        </w:numPr>
        <w:ind w:left="284" w:hanging="284"/>
      </w:pPr>
      <w:r>
        <w:br w:type="column"/>
      </w:r>
      <w:r w:rsidR="008865AF">
        <w:t xml:space="preserve">She wants Ben to </w:t>
      </w:r>
      <w:r w:rsidR="00B07934">
        <w:t xml:space="preserve">take care of </w:t>
      </w:r>
      <w:r w:rsidR="008865AF">
        <w:t>__________________</w:t>
      </w:r>
      <w:r w:rsidR="00B07934">
        <w:t>.</w:t>
      </w:r>
    </w:p>
    <w:p w14:paraId="4B5322F6" w14:textId="77777777" w:rsidR="008865AF" w:rsidRDefault="008865AF" w:rsidP="000E62CB">
      <w:pPr>
        <w:pStyle w:val="questions"/>
        <w:numPr>
          <w:ilvl w:val="0"/>
          <w:numId w:val="5"/>
        </w:numPr>
        <w:ind w:left="284" w:hanging="284"/>
      </w:pPr>
      <w:r>
        <w:t>She wants him to clean the kitchen and __________________________.</w:t>
      </w:r>
    </w:p>
    <w:p w14:paraId="4F7106DE" w14:textId="110B3C26" w:rsidR="008865AF" w:rsidRDefault="008865AF" w:rsidP="000E62CB">
      <w:pPr>
        <w:pStyle w:val="questions"/>
        <w:numPr>
          <w:ilvl w:val="0"/>
          <w:numId w:val="5"/>
        </w:numPr>
        <w:ind w:left="284" w:hanging="284"/>
      </w:pPr>
      <w:r>
        <w:t>Ben’s sister’s laptop is ___________________________.</w:t>
      </w:r>
    </w:p>
    <w:p w14:paraId="3E2141C6" w14:textId="1B7B18FF" w:rsidR="008865AF" w:rsidRDefault="008865AF" w:rsidP="000E62CB">
      <w:pPr>
        <w:pStyle w:val="questions"/>
        <w:numPr>
          <w:ilvl w:val="0"/>
          <w:numId w:val="5"/>
        </w:numPr>
        <w:ind w:left="284" w:hanging="284"/>
      </w:pPr>
      <w:r>
        <w:t xml:space="preserve">Ben’s </w:t>
      </w:r>
      <w:r w:rsidR="00B07934">
        <w:t xml:space="preserve">mom </w:t>
      </w:r>
      <w:r>
        <w:t>says he is a great______________________.</w:t>
      </w: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4B2FED" w14:paraId="1FFB950C" w14:textId="77777777" w:rsidTr="00C0405D">
        <w:tc>
          <w:tcPr>
            <w:tcW w:w="476" w:type="dxa"/>
          </w:tcPr>
          <w:p w14:paraId="1CE51B94" w14:textId="77777777" w:rsidR="004B2FED" w:rsidRDefault="004B2FED" w:rsidP="00C0405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1C5FBDA8" w14:textId="77777777" w:rsidR="004B2FED" w:rsidRPr="0057318B" w:rsidRDefault="004B2FED" w:rsidP="00C0405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1191BDFC" w14:textId="77777777" w:rsidR="004B2FED" w:rsidRDefault="004B2FED" w:rsidP="004B2FED">
      <w:pPr>
        <w:pStyle w:val="04-NL1stlineWOL"/>
        <w:spacing w:before="454"/>
        <w:ind w:left="0" w:firstLine="0"/>
        <w:sectPr w:rsidR="004B2FED" w:rsidSect="004B2FED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1F32311C" w14:textId="77777777" w:rsidR="008865AF" w:rsidRDefault="008865AF" w:rsidP="008865AF">
      <w:pPr>
        <w:pStyle w:val="Heading1"/>
      </w:pPr>
      <w:r>
        <w:t>WRITING</w:t>
      </w:r>
    </w:p>
    <w:p w14:paraId="6392BA5D" w14:textId="77777777" w:rsidR="008865AF" w:rsidRPr="008865AF" w:rsidRDefault="008865AF" w:rsidP="008865AF">
      <w:pPr>
        <w:pStyle w:val="Rubric"/>
      </w:pPr>
      <w:r w:rsidRPr="008865AF">
        <w:t>5</w:t>
      </w:r>
      <w:r w:rsidRPr="008865AF">
        <w:tab/>
        <w:t>Read the information. Write a short invitation email (about 60–80 words) to your friend.</w:t>
      </w:r>
    </w:p>
    <w:p w14:paraId="0F046EA9" w14:textId="41161FFD" w:rsidR="008865AF" w:rsidRDefault="008865AF" w:rsidP="003D6BD2">
      <w:pPr>
        <w:tabs>
          <w:tab w:val="clear" w:pos="284"/>
        </w:tabs>
        <w:ind w:left="720" w:hanging="436"/>
      </w:pPr>
      <w:r>
        <w:t>•</w:t>
      </w:r>
      <w:r>
        <w:tab/>
        <w:t xml:space="preserve">Your cousins are here next weekend. Give a short description of </w:t>
      </w:r>
      <w:r>
        <w:rPr>
          <w:rFonts w:ascii="Hypatia Sans Pro Regular" w:hAnsi="Hypatia Sans Pro Regular" w:cs="Hypatia Sans Pro Regular"/>
        </w:rPr>
        <w:t>your</w:t>
      </w:r>
      <w:r>
        <w:t xml:space="preserve"> cousins and why you think your friend </w:t>
      </w:r>
      <w:r w:rsidR="008673BE">
        <w:br/>
      </w:r>
      <w:r>
        <w:t>will like them.</w:t>
      </w:r>
    </w:p>
    <w:p w14:paraId="3815F9F3" w14:textId="130A8576" w:rsidR="008865AF" w:rsidRDefault="008865AF" w:rsidP="003D6BD2">
      <w:pPr>
        <w:ind w:left="284"/>
      </w:pPr>
      <w:r>
        <w:t xml:space="preserve">• </w:t>
      </w:r>
      <w:r>
        <w:tab/>
        <w:t xml:space="preserve">You want to have a party on Saturday afternoon, </w:t>
      </w:r>
      <w:r w:rsidR="00624649">
        <w:t xml:space="preserve">starting at </w:t>
      </w:r>
      <w:r>
        <w:t>2 p</w:t>
      </w:r>
      <w:r w:rsidR="00B07934">
        <w:t>.</w:t>
      </w:r>
      <w:r>
        <w:t>m</w:t>
      </w:r>
      <w:r w:rsidR="00B07934">
        <w:t>.</w:t>
      </w:r>
      <w:r>
        <w:t xml:space="preserve">, </w:t>
      </w:r>
      <w:r w:rsidR="00CE3C48">
        <w:t xml:space="preserve">on </w:t>
      </w:r>
      <w:r>
        <w:t xml:space="preserve">the </w:t>
      </w:r>
      <w:r w:rsidR="00B07934">
        <w:t>patio</w:t>
      </w:r>
      <w:r>
        <w:t>.</w:t>
      </w:r>
    </w:p>
    <w:p w14:paraId="3E22ADBA" w14:textId="77777777" w:rsidR="008865AF" w:rsidRDefault="008865AF" w:rsidP="003D6BD2">
      <w:pPr>
        <w:ind w:left="284"/>
      </w:pPr>
      <w:r>
        <w:t xml:space="preserve">• </w:t>
      </w:r>
      <w:r>
        <w:tab/>
        <w:t>You’d like to borrow some music from your friend.</w:t>
      </w:r>
    </w:p>
    <w:p w14:paraId="536F993A" w14:textId="492D5B7B" w:rsidR="008865AF" w:rsidRDefault="008865AF" w:rsidP="003D6BD2">
      <w:pPr>
        <w:ind w:left="284"/>
      </w:pPr>
      <w:r>
        <w:t xml:space="preserve">• </w:t>
      </w:r>
      <w:r>
        <w:tab/>
        <w:t>Ask your friend what food or drink</w:t>
      </w:r>
      <w:r w:rsidR="00624649">
        <w:t>s</w:t>
      </w:r>
      <w:r>
        <w:t xml:space="preserve"> they like.</w:t>
      </w:r>
    </w:p>
    <w:p w14:paraId="411D8448" w14:textId="751A7E70" w:rsidR="003D6BD2" w:rsidRPr="00335798" w:rsidRDefault="003D6BD2" w:rsidP="003D6BD2">
      <w:pPr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468984C" w14:textId="77777777" w:rsidR="003D6BD2" w:rsidRPr="00335798" w:rsidRDefault="003D6BD2" w:rsidP="003D6BD2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5BA762CA" w14:textId="77777777" w:rsidR="003D6BD2" w:rsidRPr="00335798" w:rsidRDefault="003D6BD2" w:rsidP="003D6BD2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61C8E67D" w14:textId="77777777" w:rsidR="003D6BD2" w:rsidRPr="00335798" w:rsidRDefault="003D6BD2" w:rsidP="003D6BD2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33F3E98" w14:textId="77777777" w:rsidR="003D6BD2" w:rsidRPr="00335798" w:rsidRDefault="003D6BD2" w:rsidP="003D6BD2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59AF28D" w14:textId="77777777" w:rsidR="004B2FED" w:rsidRDefault="004B2FED" w:rsidP="008865AF">
      <w:pPr>
        <w:pStyle w:val="04-NumberedlistWOL"/>
        <w:spacing w:before="113"/>
        <w:ind w:left="907"/>
        <w:rPr>
          <w:rFonts w:ascii="Hypatia Sans Pro Regular" w:hAnsi="Hypatia Sans Pro Regular" w:cs="Hypatia Sans Pro Regular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4B2FED" w14:paraId="63EEB914" w14:textId="77777777" w:rsidTr="00C0405D">
        <w:tc>
          <w:tcPr>
            <w:tcW w:w="425" w:type="dxa"/>
          </w:tcPr>
          <w:p w14:paraId="54580F05" w14:textId="77777777" w:rsidR="004B2FED" w:rsidRDefault="004B2FE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51452023" w14:textId="77777777" w:rsidR="004B2FED" w:rsidRPr="00A96F8A" w:rsidRDefault="004B2FED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583F105A" w14:textId="77777777" w:rsidR="004B2FED" w:rsidRDefault="004B2FED" w:rsidP="008865AF">
      <w:pPr>
        <w:pStyle w:val="04-NumberedlistWOL"/>
        <w:spacing w:before="113"/>
        <w:ind w:left="907"/>
        <w:rPr>
          <w:rFonts w:ascii="Hypatia Sans Pro Regular" w:hAnsi="Hypatia Sans Pro Regular" w:cs="Hypatia Sans Pro Regular"/>
        </w:rPr>
      </w:pPr>
    </w:p>
    <w:p w14:paraId="06632F9B" w14:textId="77777777" w:rsidR="008865AF" w:rsidRDefault="008865AF" w:rsidP="008865AF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  <w:r>
        <w:br w:type="page"/>
      </w:r>
    </w:p>
    <w:p w14:paraId="2625F7CB" w14:textId="77777777" w:rsidR="008865AF" w:rsidRDefault="008865AF" w:rsidP="008865AF">
      <w:pPr>
        <w:pStyle w:val="Heading1"/>
      </w:pPr>
      <w:r>
        <w:lastRenderedPageBreak/>
        <w:t>SPEAKING</w:t>
      </w:r>
    </w:p>
    <w:p w14:paraId="19A00037" w14:textId="77777777" w:rsidR="008865AF" w:rsidRPr="008865AF" w:rsidRDefault="008865AF" w:rsidP="008865AF">
      <w:pPr>
        <w:pStyle w:val="Rubric"/>
      </w:pPr>
      <w:r w:rsidRPr="008865AF">
        <w:t>6</w:t>
      </w:r>
      <w:r w:rsidRPr="008865AF">
        <w:tab/>
        <w:t>Work in pairs, A and B. Look at the information below. Then ask each other for permission.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6"/>
        <w:gridCol w:w="4870"/>
      </w:tblGrid>
      <w:tr w:rsidR="008865AF" w:rsidRPr="0066069B" w14:paraId="49E6DD84" w14:textId="77777777" w:rsidTr="00DA0A2D">
        <w:trPr>
          <w:trHeight w:val="60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ECD0" w14:textId="77777777" w:rsidR="008865AF" w:rsidRPr="0066069B" w:rsidRDefault="008865AF" w:rsidP="004B2FED">
            <w:r w:rsidRPr="0066069B">
              <w:t>A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AF32" w14:textId="77777777" w:rsidR="008865AF" w:rsidRPr="0066069B" w:rsidRDefault="008865AF" w:rsidP="004B2FED">
            <w:r w:rsidRPr="0066069B">
              <w:t>B</w:t>
            </w:r>
          </w:p>
        </w:tc>
      </w:tr>
      <w:tr w:rsidR="008865AF" w:rsidRPr="0066069B" w14:paraId="1B733620" w14:textId="77777777" w:rsidTr="00DA0A2D">
        <w:trPr>
          <w:trHeight w:val="676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EE51" w14:textId="77777777" w:rsidR="008865AF" w:rsidRPr="0066069B" w:rsidRDefault="008865AF" w:rsidP="004B2FED">
            <w:proofErr w:type="gramStart"/>
            <w:r w:rsidRPr="0066069B">
              <w:t>1  You</w:t>
            </w:r>
            <w:proofErr w:type="gramEnd"/>
            <w:r w:rsidRPr="0066069B">
              <w:t xml:space="preserve"> want to borrow a phone. Ask your partner and give a reason.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F5957" w14:textId="77777777" w:rsidR="008865AF" w:rsidRPr="0066069B" w:rsidRDefault="008865AF" w:rsidP="004B2FED">
            <w:proofErr w:type="gramStart"/>
            <w:r w:rsidRPr="0066069B">
              <w:t>1  Listen</w:t>
            </w:r>
            <w:proofErr w:type="gramEnd"/>
            <w:r w:rsidRPr="0066069B">
              <w:t xml:space="preserve"> to A. Agree.</w:t>
            </w:r>
          </w:p>
        </w:tc>
      </w:tr>
      <w:tr w:rsidR="008865AF" w:rsidRPr="0066069B" w14:paraId="5B3EAF8A" w14:textId="77777777" w:rsidTr="00DA0A2D">
        <w:trPr>
          <w:trHeight w:val="750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2319" w14:textId="77777777" w:rsidR="008865AF" w:rsidRPr="0066069B" w:rsidRDefault="008865AF" w:rsidP="004B2FED">
            <w:proofErr w:type="gramStart"/>
            <w:r w:rsidRPr="0066069B">
              <w:t>2  Listen</w:t>
            </w:r>
            <w:proofErr w:type="gramEnd"/>
            <w:r w:rsidRPr="0066069B">
              <w:t xml:space="preserve"> to B. Agree.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F35C5" w14:textId="77777777" w:rsidR="008865AF" w:rsidRPr="0066069B" w:rsidRDefault="008865AF" w:rsidP="004B2FED">
            <w:proofErr w:type="gramStart"/>
            <w:r w:rsidRPr="0066069B">
              <w:t>2  You</w:t>
            </w:r>
            <w:proofErr w:type="gramEnd"/>
            <w:r w:rsidRPr="0066069B">
              <w:t xml:space="preserve"> want to borrow some money. Ask your partner and give a reason.</w:t>
            </w:r>
          </w:p>
        </w:tc>
      </w:tr>
      <w:tr w:rsidR="008865AF" w:rsidRPr="0066069B" w14:paraId="29ED507C" w14:textId="77777777" w:rsidTr="00DA0A2D">
        <w:trPr>
          <w:trHeight w:val="750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2D68" w14:textId="77777777" w:rsidR="008865AF" w:rsidRPr="0066069B" w:rsidRDefault="008865AF" w:rsidP="004B2FED">
            <w:proofErr w:type="gramStart"/>
            <w:r w:rsidRPr="0066069B">
              <w:t>3  You</w:t>
            </w:r>
            <w:proofErr w:type="gramEnd"/>
            <w:r w:rsidRPr="0066069B">
              <w:t xml:space="preserve"> want to borrow some money. Ask your partner and give a different reason.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7B450" w14:textId="0C405C58" w:rsidR="008865AF" w:rsidRPr="0066069B" w:rsidRDefault="008865AF" w:rsidP="004B2FED">
            <w:proofErr w:type="gramStart"/>
            <w:r w:rsidRPr="0066069B">
              <w:t>3  Listen</w:t>
            </w:r>
            <w:proofErr w:type="gramEnd"/>
            <w:r w:rsidRPr="0066069B">
              <w:t xml:space="preserve"> to A. Say n</w:t>
            </w:r>
            <w:r w:rsidR="00CE3C48">
              <w:t>o</w:t>
            </w:r>
            <w:r w:rsidRPr="0066069B">
              <w:t xml:space="preserve"> and give a reason.</w:t>
            </w:r>
          </w:p>
        </w:tc>
      </w:tr>
      <w:tr w:rsidR="008865AF" w:rsidRPr="0066069B" w14:paraId="02597E67" w14:textId="77777777" w:rsidTr="00DA0A2D">
        <w:trPr>
          <w:trHeight w:val="750"/>
        </w:trPr>
        <w:tc>
          <w:tcPr>
            <w:tcW w:w="4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5C6C" w14:textId="0FEE0E22" w:rsidR="008865AF" w:rsidRPr="0066069B" w:rsidRDefault="008865AF" w:rsidP="004B2FED">
            <w:proofErr w:type="gramStart"/>
            <w:r w:rsidRPr="0066069B">
              <w:t>4  Listen</w:t>
            </w:r>
            <w:proofErr w:type="gramEnd"/>
            <w:r w:rsidRPr="0066069B">
              <w:t xml:space="preserve"> to B. Say no and give a reason.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57A0" w14:textId="77777777" w:rsidR="008865AF" w:rsidRPr="0066069B" w:rsidRDefault="008865AF" w:rsidP="004B2FED">
            <w:proofErr w:type="gramStart"/>
            <w:r w:rsidRPr="0066069B">
              <w:t>4  You</w:t>
            </w:r>
            <w:proofErr w:type="gramEnd"/>
            <w:r w:rsidRPr="0066069B">
              <w:t xml:space="preserve"> want to borrow a phone. Ask your partner and give a different reason.</w:t>
            </w:r>
          </w:p>
        </w:tc>
      </w:tr>
    </w:tbl>
    <w:p w14:paraId="3E52F0C3" w14:textId="77777777" w:rsidR="008865AF" w:rsidRDefault="008865AF" w:rsidP="008865AF">
      <w:pPr>
        <w:pStyle w:val="Rubric"/>
      </w:pPr>
    </w:p>
    <w:p w14:paraId="0EEB3D4A" w14:textId="77777777" w:rsidR="008865AF" w:rsidRPr="008865AF" w:rsidRDefault="008865AF" w:rsidP="008673BE">
      <w:pPr>
        <w:pStyle w:val="Rubric"/>
        <w:spacing w:after="160"/>
      </w:pPr>
      <w:r w:rsidRPr="008865AF">
        <w:t>7</w:t>
      </w:r>
      <w:r w:rsidRPr="008865AF">
        <w:tab/>
        <w:t>Look at the photo. Who do you think the family members are? What do you think they are doing? What are they wearing, eating</w:t>
      </w:r>
      <w:r w:rsidR="00B07934">
        <w:t>,</w:t>
      </w:r>
      <w:r w:rsidRPr="008865AF">
        <w:t xml:space="preserve"> and drinking? Talk about the photo for one minute. </w:t>
      </w:r>
    </w:p>
    <w:p w14:paraId="719AFF32" w14:textId="035B8FA7" w:rsidR="000E62CB" w:rsidRDefault="003E21E3" w:rsidP="000E62CB">
      <w:pPr>
        <w:pStyle w:val="Rubric"/>
        <w:ind w:left="0" w:firstLine="0"/>
      </w:pPr>
      <w:r>
        <w:rPr>
          <w:noProof/>
          <w:lang w:eastAsia="en-GB"/>
        </w:rPr>
        <w:drawing>
          <wp:inline distT="0" distB="0" distL="0" distR="0" wp14:anchorId="66D7283F" wp14:editId="6D4ECEAC">
            <wp:extent cx="4714875" cy="31432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0E62CB" w14:paraId="0A415C70" w14:textId="77777777" w:rsidTr="000E62CB">
        <w:tc>
          <w:tcPr>
            <w:tcW w:w="406" w:type="dxa"/>
          </w:tcPr>
          <w:p w14:paraId="623D0DA9" w14:textId="77777777" w:rsidR="000E62CB" w:rsidRDefault="000E62CB" w:rsidP="00C0405D">
            <w:pPr>
              <w:pStyle w:val="textbox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5B41E6D5" w14:textId="77777777" w:rsidR="000E62CB" w:rsidRPr="00A96F8A" w:rsidRDefault="000E62CB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0883ED1D" w14:textId="77777777" w:rsidR="000E62CB" w:rsidRDefault="000E62CB" w:rsidP="000E62CB">
      <w:pPr>
        <w:pStyle w:val="Rubric"/>
        <w:ind w:left="0" w:firstLine="0"/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94"/>
      </w:tblGrid>
      <w:tr w:rsidR="004B2FED" w14:paraId="66254557" w14:textId="77777777" w:rsidTr="000E62CB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482C1C65" w14:textId="77777777" w:rsidR="004B2FED" w:rsidRPr="00A96F8A" w:rsidRDefault="004B2FED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5F4A24A2" w14:textId="77777777" w:rsidR="004B2FED" w:rsidRPr="00A96F8A" w:rsidRDefault="004B2FED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94" w:type="dxa"/>
            <w:shd w:val="clear" w:color="auto" w:fill="000000" w:themeFill="text1"/>
          </w:tcPr>
          <w:p w14:paraId="3A6C41CE" w14:textId="77777777" w:rsidR="004B2FED" w:rsidRPr="00A96F8A" w:rsidRDefault="004B2FED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3EE1FBB7" w14:textId="77777777" w:rsidR="004B2FED" w:rsidRPr="008865AF" w:rsidRDefault="004B2FED" w:rsidP="000E62CB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</w:p>
    <w:sectPr w:rsidR="004B2FED" w:rsidRPr="008865AF" w:rsidSect="009B610D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41690" w14:textId="77777777" w:rsidR="00F0659A" w:rsidRDefault="00F0659A" w:rsidP="007D4E1E">
      <w:r>
        <w:separator/>
      </w:r>
    </w:p>
  </w:endnote>
  <w:endnote w:type="continuationSeparator" w:id="0">
    <w:p w14:paraId="21899728" w14:textId="77777777" w:rsidR="00F0659A" w:rsidRDefault="00F0659A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an Std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237C" w14:textId="49A6BA48" w:rsidR="002138CC" w:rsidRPr="009C3AE4" w:rsidRDefault="00F0659A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6E033A" w:rsidRPr="002F1543">
          <w:rPr>
            <w:b/>
            <w:bCs/>
            <w:i/>
            <w:iCs/>
            <w:lang w:val="en-US"/>
          </w:rPr>
          <w:t>AMERICAN THINK</w:t>
        </w:r>
      </w:sdtContent>
    </w:sdt>
    <w:r w:rsidR="002138CC" w:rsidRPr="002F1543">
      <w:rPr>
        <w:b/>
        <w:bCs/>
        <w:i/>
        <w:iCs/>
      </w:rPr>
      <w:t xml:space="preserve"> 2</w:t>
    </w:r>
    <w:r w:rsidR="002138CC" w:rsidRPr="002F1543">
      <w:rPr>
        <w:b/>
        <w:bCs/>
        <w:i/>
        <w:iCs/>
        <w:vertAlign w:val="superscript"/>
      </w:rPr>
      <w:t>nd</w:t>
    </w:r>
    <w:r w:rsidR="002138CC" w:rsidRPr="002F1543">
      <w:rPr>
        <w:b/>
        <w:bCs/>
        <w:i/>
        <w:iCs/>
      </w:rPr>
      <w:t xml:space="preserve"> Edition</w:t>
    </w:r>
    <w:r w:rsidR="002138CC">
      <w:t xml:space="preserve"> 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E62CB">
          <w:t>Skills Test 4 Extension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F3398E">
      <w:rPr>
        <w:rStyle w:val="TitleChar"/>
        <w:sz w:val="20"/>
        <w:szCs w:val="20"/>
      </w:rPr>
      <w:t>2022</w:t>
    </w:r>
    <w:proofErr w:type="gramEnd"/>
    <w:r w:rsidR="00F07179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F07179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DB7E3" w14:textId="77777777" w:rsidR="00F0659A" w:rsidRDefault="00F0659A" w:rsidP="007D4E1E">
      <w:r>
        <w:separator/>
      </w:r>
    </w:p>
  </w:footnote>
  <w:footnote w:type="continuationSeparator" w:id="0">
    <w:p w14:paraId="270F7682" w14:textId="77777777" w:rsidR="00F0659A" w:rsidRDefault="00F0659A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BFE6" w14:textId="0E381CA8" w:rsidR="002138CC" w:rsidRDefault="000D624E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19B007B7" wp14:editId="3E78F6F9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3DB11" w14:textId="6FEB9FA4" w:rsidR="008673BE" w:rsidRPr="00287928" w:rsidRDefault="00F0659A" w:rsidP="008673BE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8673BE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B007B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M4ABed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6843DB11" w14:textId="6FEB9FA4" w:rsidR="008673BE" w:rsidRPr="00287928" w:rsidRDefault="0009070A" w:rsidP="008673BE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8673BE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ADFC488" wp14:editId="41A7829A">
              <wp:simplePos x="0" y="0"/>
              <wp:positionH relativeFrom="column">
                <wp:posOffset>5430520</wp:posOffset>
              </wp:positionH>
              <wp:positionV relativeFrom="paragraph">
                <wp:posOffset>205740</wp:posOffset>
              </wp:positionV>
              <wp:extent cx="1595120" cy="45212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202897559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67712967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DFC488" id="Text Box 4" o:spid="_x0000_s1027" type="#_x0000_t202" style="position:absolute;margin-left:427.6pt;margin-top:16.2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202897559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67712967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2F3FF2CC" wp14:editId="524A271C">
              <wp:simplePos x="0" y="0"/>
              <wp:positionH relativeFrom="column">
                <wp:posOffset>2731770</wp:posOffset>
              </wp:positionH>
              <wp:positionV relativeFrom="paragraph">
                <wp:posOffset>273685</wp:posOffset>
              </wp:positionV>
              <wp:extent cx="1623695" cy="4241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D71EB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3FF2CC" id="Text Box 3" o:spid="_x0000_s1028" type="#_x0000_t202" style="position:absolute;margin-left:215.1pt;margin-top:21.5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PvU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" stroked="f">
              <v:path arrowok="t"/>
              <v:textbox>
                <w:txbxContent>
                  <w:p w14:paraId="038D71EB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11CDAD" wp14:editId="01CB3CDC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22135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2135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C5B92B0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11CDAD" id="_x0000_s1029" style="position:absolute;margin-left:-4.35pt;margin-top:82.5pt;width:545.0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" fillcolor="window" strokeweight=".5pt">
              <v:path arrowok="t"/>
              <v:textbox>
                <w:txbxContent>
                  <w:p w14:paraId="6C5B92B0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BFBA5B7" wp14:editId="6CEA75AC">
              <wp:simplePos x="0" y="0"/>
              <wp:positionH relativeFrom="column">
                <wp:posOffset>3467100</wp:posOffset>
              </wp:positionH>
              <wp:positionV relativeFrom="page">
                <wp:posOffset>563245</wp:posOffset>
              </wp:positionV>
              <wp:extent cx="3465830" cy="3860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6583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36"/>
                            </w:rPr>
                            <w:alias w:val="Title"/>
                            <w:tag w:val=""/>
                            <w:id w:val="-11499067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C3BC53D" w14:textId="77777777" w:rsidR="002138CC" w:rsidRPr="00361B3A" w:rsidRDefault="000E62CB" w:rsidP="007B2585">
                              <w:pPr>
                                <w:pStyle w:val="Titl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8D6DEE">
                                <w:rPr>
                                  <w:szCs w:val="36"/>
                                </w:rPr>
                                <w:t>Skills T</w:t>
                              </w:r>
                              <w:r w:rsidR="00361B3A" w:rsidRPr="008D6DEE">
                                <w:rPr>
                                  <w:szCs w:val="36"/>
                                </w:rPr>
                                <w:t>est 4</w:t>
                              </w:r>
                              <w:r w:rsidRPr="008D6DEE">
                                <w:rPr>
                                  <w:szCs w:val="36"/>
                                </w:rPr>
                                <w:t xml:space="preserve">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BFBA5B7" id="Text Box 2" o:spid="_x0000_s1030" type="#_x0000_t202" style="position:absolute;margin-left:273pt;margin-top:44.35pt;width:272.9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" stroked="f">
              <v:textbox style="mso-fit-shape-to-text:t">
                <w:txbxContent>
                  <w:sdt>
                    <w:sdtPr>
                      <w:rPr>
                        <w:szCs w:val="36"/>
                      </w:rPr>
                      <w:alias w:val="Title"/>
                      <w:tag w:val=""/>
                      <w:id w:val="-11499067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C3BC53D" w14:textId="77777777" w:rsidR="002138CC" w:rsidRPr="00361B3A" w:rsidRDefault="000E62CB" w:rsidP="007B2585">
                        <w:pPr>
                          <w:pStyle w:val="Title"/>
                          <w:rPr>
                            <w:sz w:val="36"/>
                            <w:szCs w:val="36"/>
                          </w:rPr>
                        </w:pPr>
                        <w:r w:rsidRPr="008D6DEE">
                          <w:rPr>
                            <w:szCs w:val="36"/>
                          </w:rPr>
                          <w:t>Skills T</w:t>
                        </w:r>
                        <w:r w:rsidR="00361B3A" w:rsidRPr="008D6DEE">
                          <w:rPr>
                            <w:szCs w:val="36"/>
                          </w:rPr>
                          <w:t>est 4</w:t>
                        </w:r>
                        <w:r w:rsidRPr="008D6DEE">
                          <w:rPr>
                            <w:szCs w:val="36"/>
                          </w:rPr>
                          <w:t xml:space="preserve">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D0A01"/>
    <w:multiLevelType w:val="hybridMultilevel"/>
    <w:tmpl w:val="C24C715A"/>
    <w:lvl w:ilvl="0" w:tplc="BDEE0DE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D18F6"/>
    <w:multiLevelType w:val="hybridMultilevel"/>
    <w:tmpl w:val="8E944A7A"/>
    <w:lvl w:ilvl="0" w:tplc="58D43318">
      <w:start w:val="1"/>
      <w:numFmt w:val="decimal"/>
      <w:lvlRestart w:val="0"/>
      <w:lvlText w:val="%1"/>
      <w:lvlJc w:val="left"/>
      <w:pPr>
        <w:ind w:left="723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6228A"/>
    <w:multiLevelType w:val="hybridMultilevel"/>
    <w:tmpl w:val="75BC34EE"/>
    <w:lvl w:ilvl="0" w:tplc="DDAE08F4">
      <w:start w:val="1"/>
      <w:numFmt w:val="decimal"/>
      <w:lvlRestart w:val="0"/>
      <w:lvlText w:val="%1"/>
      <w:lvlJc w:val="left"/>
      <w:pPr>
        <w:ind w:left="723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74E98"/>
    <w:multiLevelType w:val="hybridMultilevel"/>
    <w:tmpl w:val="AA8C3E42"/>
    <w:lvl w:ilvl="0" w:tplc="DF1270E0">
      <w:numFmt w:val="decimal"/>
      <w:lvlRestart w:val="0"/>
      <w:lvlText w:val="%1"/>
      <w:lvlJc w:val="left"/>
      <w:pPr>
        <w:ind w:left="723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B13CA"/>
    <w:multiLevelType w:val="hybridMultilevel"/>
    <w:tmpl w:val="3BEC3D62"/>
    <w:lvl w:ilvl="0" w:tplc="2AA0B568">
      <w:numFmt w:val="decimal"/>
      <w:lvlRestart w:val="0"/>
      <w:lvlText w:val="%1"/>
      <w:lvlJc w:val="left"/>
      <w:pPr>
        <w:ind w:left="723" w:hanging="363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CB"/>
    <w:rsid w:val="000169C1"/>
    <w:rsid w:val="00020795"/>
    <w:rsid w:val="000247D2"/>
    <w:rsid w:val="00053EB0"/>
    <w:rsid w:val="0006416F"/>
    <w:rsid w:val="00071F30"/>
    <w:rsid w:val="00074444"/>
    <w:rsid w:val="00083D62"/>
    <w:rsid w:val="0009070A"/>
    <w:rsid w:val="000A0488"/>
    <w:rsid w:val="000A0B19"/>
    <w:rsid w:val="000A68DD"/>
    <w:rsid w:val="000D2177"/>
    <w:rsid w:val="000D624E"/>
    <w:rsid w:val="000E62CB"/>
    <w:rsid w:val="000F085C"/>
    <w:rsid w:val="00103CF1"/>
    <w:rsid w:val="00122040"/>
    <w:rsid w:val="00124858"/>
    <w:rsid w:val="00130EE5"/>
    <w:rsid w:val="001353C7"/>
    <w:rsid w:val="00166787"/>
    <w:rsid w:val="00191D02"/>
    <w:rsid w:val="001E2BAC"/>
    <w:rsid w:val="002138CC"/>
    <w:rsid w:val="00251B80"/>
    <w:rsid w:val="00276F51"/>
    <w:rsid w:val="00287928"/>
    <w:rsid w:val="002C32C4"/>
    <w:rsid w:val="002F1543"/>
    <w:rsid w:val="00361B3A"/>
    <w:rsid w:val="00367F51"/>
    <w:rsid w:val="00380422"/>
    <w:rsid w:val="003828D1"/>
    <w:rsid w:val="00385320"/>
    <w:rsid w:val="003B7719"/>
    <w:rsid w:val="003D1F75"/>
    <w:rsid w:val="003D6BD2"/>
    <w:rsid w:val="003E21E3"/>
    <w:rsid w:val="003F7E49"/>
    <w:rsid w:val="00463DFD"/>
    <w:rsid w:val="00464330"/>
    <w:rsid w:val="00471407"/>
    <w:rsid w:val="00473DA1"/>
    <w:rsid w:val="00482BF1"/>
    <w:rsid w:val="004A338D"/>
    <w:rsid w:val="004B2FED"/>
    <w:rsid w:val="004D333C"/>
    <w:rsid w:val="0050743D"/>
    <w:rsid w:val="00526F0E"/>
    <w:rsid w:val="00550B3D"/>
    <w:rsid w:val="0057318B"/>
    <w:rsid w:val="005C383C"/>
    <w:rsid w:val="005E4815"/>
    <w:rsid w:val="00621DA9"/>
    <w:rsid w:val="00624649"/>
    <w:rsid w:val="00625E5D"/>
    <w:rsid w:val="00635D78"/>
    <w:rsid w:val="00645014"/>
    <w:rsid w:val="0065099D"/>
    <w:rsid w:val="00681884"/>
    <w:rsid w:val="00686B00"/>
    <w:rsid w:val="006E033A"/>
    <w:rsid w:val="00705EF8"/>
    <w:rsid w:val="007425AD"/>
    <w:rsid w:val="00746E3F"/>
    <w:rsid w:val="00754A36"/>
    <w:rsid w:val="007565ED"/>
    <w:rsid w:val="007667E7"/>
    <w:rsid w:val="00783A7A"/>
    <w:rsid w:val="00785D4E"/>
    <w:rsid w:val="007B2585"/>
    <w:rsid w:val="007D4E1E"/>
    <w:rsid w:val="007D5EE9"/>
    <w:rsid w:val="00802ADD"/>
    <w:rsid w:val="008046F3"/>
    <w:rsid w:val="0081797A"/>
    <w:rsid w:val="00824947"/>
    <w:rsid w:val="008673BE"/>
    <w:rsid w:val="00871568"/>
    <w:rsid w:val="008865AF"/>
    <w:rsid w:val="00890D1F"/>
    <w:rsid w:val="008A703E"/>
    <w:rsid w:val="008C3887"/>
    <w:rsid w:val="008D6DEE"/>
    <w:rsid w:val="009179C8"/>
    <w:rsid w:val="00936ADB"/>
    <w:rsid w:val="00941839"/>
    <w:rsid w:val="009764AB"/>
    <w:rsid w:val="009966B3"/>
    <w:rsid w:val="009A0575"/>
    <w:rsid w:val="009A38C0"/>
    <w:rsid w:val="009B2302"/>
    <w:rsid w:val="009B610D"/>
    <w:rsid w:val="009C0F97"/>
    <w:rsid w:val="009C3AE4"/>
    <w:rsid w:val="009D58D1"/>
    <w:rsid w:val="009F6F38"/>
    <w:rsid w:val="00A0673A"/>
    <w:rsid w:val="00A261A8"/>
    <w:rsid w:val="00A44D56"/>
    <w:rsid w:val="00A45E32"/>
    <w:rsid w:val="00A45FE2"/>
    <w:rsid w:val="00A63F41"/>
    <w:rsid w:val="00A96F8A"/>
    <w:rsid w:val="00AB623F"/>
    <w:rsid w:val="00AC6566"/>
    <w:rsid w:val="00AF54E4"/>
    <w:rsid w:val="00AF5D35"/>
    <w:rsid w:val="00B07934"/>
    <w:rsid w:val="00B225A3"/>
    <w:rsid w:val="00B3501E"/>
    <w:rsid w:val="00B542F0"/>
    <w:rsid w:val="00B5696E"/>
    <w:rsid w:val="00B649A5"/>
    <w:rsid w:val="00B83596"/>
    <w:rsid w:val="00B94B89"/>
    <w:rsid w:val="00BC2F79"/>
    <w:rsid w:val="00C014DE"/>
    <w:rsid w:val="00C31212"/>
    <w:rsid w:val="00C4598A"/>
    <w:rsid w:val="00C54167"/>
    <w:rsid w:val="00CB22D3"/>
    <w:rsid w:val="00CB66BC"/>
    <w:rsid w:val="00CC045F"/>
    <w:rsid w:val="00CC6CDC"/>
    <w:rsid w:val="00CE3C48"/>
    <w:rsid w:val="00CE7C60"/>
    <w:rsid w:val="00CF731F"/>
    <w:rsid w:val="00D016E8"/>
    <w:rsid w:val="00D10E82"/>
    <w:rsid w:val="00D10F23"/>
    <w:rsid w:val="00D544C1"/>
    <w:rsid w:val="00D57E9A"/>
    <w:rsid w:val="00D61820"/>
    <w:rsid w:val="00D708CA"/>
    <w:rsid w:val="00DB05DA"/>
    <w:rsid w:val="00DD3E17"/>
    <w:rsid w:val="00DD555A"/>
    <w:rsid w:val="00DE66CA"/>
    <w:rsid w:val="00E24071"/>
    <w:rsid w:val="00E30E81"/>
    <w:rsid w:val="00E638ED"/>
    <w:rsid w:val="00E8273E"/>
    <w:rsid w:val="00E95343"/>
    <w:rsid w:val="00E97945"/>
    <w:rsid w:val="00EE4252"/>
    <w:rsid w:val="00EE463E"/>
    <w:rsid w:val="00EF4088"/>
    <w:rsid w:val="00F03E01"/>
    <w:rsid w:val="00F0659A"/>
    <w:rsid w:val="00F07179"/>
    <w:rsid w:val="00F3398E"/>
    <w:rsid w:val="00F52A6B"/>
    <w:rsid w:val="00F85DA7"/>
    <w:rsid w:val="00F9192E"/>
    <w:rsid w:val="00FA1087"/>
    <w:rsid w:val="00FC48AF"/>
    <w:rsid w:val="00FD1DA4"/>
    <w:rsid w:val="00FD7FAD"/>
    <w:rsid w:val="00FF11A1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483C76"/>
  <w15:docId w15:val="{6B0EA7C5-042A-4F8C-8D10-E0196CC5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EE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6DEE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8D6DEE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8D6DEE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8D6DEE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D6DEE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DEE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8D6DEE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D6DEE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8D6DEE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8D6DEE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8D6DE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8D6DEE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8D6DEE"/>
  </w:style>
  <w:style w:type="paragraph" w:customStyle="1" w:styleId="Normaldialogue2">
    <w:name w:val="Normal dialogue 2"/>
    <w:basedOn w:val="Normal"/>
    <w:link w:val="Normaldialogue2Char"/>
    <w:qFormat/>
    <w:rsid w:val="008D6DE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8D6DEE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8D6DEE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8D6DEE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8D6DEE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8D6DEE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8D6DEE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8D6DEE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8D6DEE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8D6DEE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8D6DEE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8D6DEE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8D6DEE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8D6DEE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8D6DEE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8D6DEE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8D6DEE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8D6DEE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8D6DEE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8D6DEE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8D6DEE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8D6DEE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8D6DEE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8D6DEE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8D6DEE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8D6DEE"/>
  </w:style>
  <w:style w:type="paragraph" w:customStyle="1" w:styleId="checkbox">
    <w:name w:val="checkbox"/>
    <w:basedOn w:val="Normal"/>
    <w:link w:val="checkboxChar"/>
    <w:qFormat/>
    <w:rsid w:val="008D6DEE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8D6DEE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8D6DEE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8D6DEE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8D6DEE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8D6DEE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8D6DEE"/>
    <w:rPr>
      <w:rFonts w:ascii="Helvetica" w:hAnsi="Helvetica" w:cs="Helvetica"/>
      <w:b/>
      <w:bCs/>
      <w:sz w:val="18"/>
      <w:szCs w:val="24"/>
    </w:rPr>
  </w:style>
  <w:style w:type="paragraph" w:customStyle="1" w:styleId="04-NL1stlineWOL">
    <w:name w:val="04 - NL 1st line WOL"/>
    <w:basedOn w:val="Normal"/>
    <w:uiPriority w:val="99"/>
    <w:rsid w:val="008865AF"/>
    <w:pPr>
      <w:widowControl/>
      <w:tabs>
        <w:tab w:val="clear" w:pos="284"/>
        <w:tab w:val="left" w:pos="907"/>
      </w:tabs>
      <w:suppressAutoHyphens/>
      <w:spacing w:before="11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paragraph" w:customStyle="1" w:styleId="04-NumberedlistWOL">
    <w:name w:val="04 - Numbered list WOL"/>
    <w:basedOn w:val="Normal"/>
    <w:uiPriority w:val="99"/>
    <w:rsid w:val="008865AF"/>
    <w:pPr>
      <w:widowControl/>
      <w:tabs>
        <w:tab w:val="clear" w:pos="284"/>
        <w:tab w:val="left" w:pos="907"/>
      </w:tabs>
      <w:suppressAutoHyphens/>
      <w:spacing w:before="4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30E8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OneDrive%20-%20Cambridge%20University%20Press\Think%20test%20task\04%20formatted%20word%20tests\L1\skills%20tests\Extension\Skills%20Tests%201%20Extension-%20Unit%20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43FD56-874B-42B2-9899-EE3623EF2010}"/>
</file>

<file path=customXml/itemProps3.xml><?xml version="1.0" encoding="utf-8"?>
<ds:datastoreItem xmlns:ds="http://schemas.openxmlformats.org/officeDocument/2006/customXml" ds:itemID="{2D593F1D-8EA5-44BA-A992-D8A4D08F0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C:\Users\mbenn\OneDrive - Cambridge University Press\Think test task\04 formatted word tests\L1\skills tests\Extension\Skills Tests 1 Extension- Unit 4.dotm</Template>
  <TotalTime>1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4 Extension</vt:lpstr>
    </vt:vector>
  </TitlesOfParts>
  <Company>Cambridge University Press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4 Extension</dc:title>
  <dc:subject>Level 1</dc:subject>
  <dc:creator>Mark Benn</dc:creator>
  <cp:keywords/>
  <dc:description/>
  <cp:lastModifiedBy>Liz Nelson</cp:lastModifiedBy>
  <cp:revision>3</cp:revision>
  <dcterms:created xsi:type="dcterms:W3CDTF">2021-11-19T12:25:00Z</dcterms:created>
  <dcterms:modified xsi:type="dcterms:W3CDTF">2021-11-19T12:27:00Z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General_1" visible="true" label="Project.NewMacros.General" imageMso="ListMacros" onAction="General"/>
      </mso:documentControls>
    </mso:qat>
  </mso:ribbon>
</mso:customUI>
</file>